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18739" w14:textId="77777777" w:rsidR="001A7430" w:rsidRDefault="001A7430" w:rsidP="001A74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SHORT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A2D5F49" w14:textId="77777777" w:rsidR="001A7430" w:rsidRDefault="001A7430" w:rsidP="001A7430">
      <w:pPr>
        <w:rPr>
          <w:rFonts w:ascii="Times New Roman" w:hAnsi="Times New Roman" w:cs="Times New Roman"/>
        </w:rPr>
      </w:pPr>
    </w:p>
    <w:p w14:paraId="69AD5B98" w14:textId="77777777" w:rsidR="001A7430" w:rsidRDefault="001A7430" w:rsidP="001A7430">
      <w:pPr>
        <w:rPr>
          <w:rFonts w:ascii="Times New Roman" w:hAnsi="Times New Roman" w:cs="Times New Roman"/>
        </w:rPr>
      </w:pPr>
    </w:p>
    <w:p w14:paraId="3A9FBB86" w14:textId="77777777" w:rsidR="001A7430" w:rsidRDefault="001A7430" w:rsidP="001A74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John Worsley of Whitchurch</w:t>
      </w:r>
    </w:p>
    <w:p w14:paraId="1CE9CD56" w14:textId="77777777" w:rsidR="001A7430" w:rsidRDefault="001A7430" w:rsidP="001A74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Canonicorum</w:t>
      </w:r>
      <w:proofErr w:type="spellEnd"/>
      <w:r>
        <w:rPr>
          <w:rFonts w:ascii="Times New Roman" w:hAnsi="Times New Roman" w:cs="Times New Roman"/>
        </w:rPr>
        <w:t>, Dorset(q.v.).</w:t>
      </w:r>
    </w:p>
    <w:p w14:paraId="507724EC" w14:textId="77777777" w:rsidR="001A7430" w:rsidRDefault="001A7430" w:rsidP="001A74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5D052EC" w14:textId="77777777" w:rsidR="001A7430" w:rsidRDefault="001A7430" w:rsidP="001A7430">
      <w:pPr>
        <w:rPr>
          <w:rFonts w:ascii="Times New Roman" w:hAnsi="Times New Roman" w:cs="Times New Roman"/>
        </w:rPr>
      </w:pPr>
    </w:p>
    <w:p w14:paraId="2409CB67" w14:textId="77777777" w:rsidR="001A7430" w:rsidRDefault="001A7430" w:rsidP="001A7430">
      <w:pPr>
        <w:rPr>
          <w:rFonts w:ascii="Times New Roman" w:hAnsi="Times New Roman" w:cs="Times New Roman"/>
        </w:rPr>
      </w:pPr>
    </w:p>
    <w:p w14:paraId="26CCF394" w14:textId="77777777" w:rsidR="001A7430" w:rsidRDefault="001A7430" w:rsidP="001A74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January 2019</w:t>
      </w:r>
    </w:p>
    <w:p w14:paraId="2C1EFC9E" w14:textId="77777777" w:rsidR="006B2F86" w:rsidRPr="00E71FC3" w:rsidRDefault="001A74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6993B" w14:textId="77777777" w:rsidR="001A7430" w:rsidRDefault="001A7430" w:rsidP="00E71FC3">
      <w:r>
        <w:separator/>
      </w:r>
    </w:p>
  </w:endnote>
  <w:endnote w:type="continuationSeparator" w:id="0">
    <w:p w14:paraId="33211FB1" w14:textId="77777777" w:rsidR="001A7430" w:rsidRDefault="001A74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D02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DF75D" w14:textId="77777777" w:rsidR="001A7430" w:rsidRDefault="001A7430" w:rsidP="00E71FC3">
      <w:r>
        <w:separator/>
      </w:r>
    </w:p>
  </w:footnote>
  <w:footnote w:type="continuationSeparator" w:id="0">
    <w:p w14:paraId="3C06D171" w14:textId="77777777" w:rsidR="001A7430" w:rsidRDefault="001A74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30"/>
    <w:rsid w:val="001A743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B90AE"/>
  <w15:chartTrackingRefBased/>
  <w15:docId w15:val="{D0B79F13-4A50-4AF7-8EDF-03D46A37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74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A74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2019-01-06T21:01:00Z</dcterms:created>
  <dcterms:modified xsi:type="dcterms:W3CDTF">2019-01-06T21:02:00Z</dcterms:modified>
</cp:coreProperties>
</file>